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04291" w14:textId="77777777" w:rsidR="00340780" w:rsidRDefault="00340780" w:rsidP="003407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HERVY</w:t>
      </w:r>
      <w:r>
        <w:rPr>
          <w:rFonts w:ascii="Times New Roman" w:hAnsi="Times New Roman" w:cs="Times New Roman"/>
        </w:rPr>
        <w:t xml:space="preserve">      (fl.1483)</w:t>
      </w:r>
    </w:p>
    <w:p w14:paraId="1266763E" w14:textId="77777777" w:rsidR="00340780" w:rsidRDefault="00340780" w:rsidP="003407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Gussage</w:t>
      </w:r>
      <w:proofErr w:type="spellEnd"/>
      <w:r>
        <w:rPr>
          <w:rFonts w:ascii="Times New Roman" w:hAnsi="Times New Roman" w:cs="Times New Roman"/>
        </w:rPr>
        <w:t xml:space="preserve"> by Farnham, Dorset. [? </w:t>
      </w:r>
      <w:proofErr w:type="spellStart"/>
      <w:r>
        <w:rPr>
          <w:rFonts w:ascii="Times New Roman" w:hAnsi="Times New Roman" w:cs="Times New Roman"/>
        </w:rPr>
        <w:t>Gussage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St.Michael</w:t>
      </w:r>
      <w:proofErr w:type="spellEnd"/>
      <w:r>
        <w:rPr>
          <w:rFonts w:ascii="Times New Roman" w:hAnsi="Times New Roman" w:cs="Times New Roman"/>
        </w:rPr>
        <w:t>].</w:t>
      </w:r>
    </w:p>
    <w:p w14:paraId="7FD2D986" w14:textId="77777777" w:rsidR="00340780" w:rsidRDefault="00340780" w:rsidP="00340780">
      <w:pPr>
        <w:rPr>
          <w:rFonts w:ascii="Times New Roman" w:hAnsi="Times New Roman" w:cs="Times New Roman"/>
        </w:rPr>
      </w:pPr>
    </w:p>
    <w:p w14:paraId="56EFE1F0" w14:textId="77777777" w:rsidR="00340780" w:rsidRDefault="00340780" w:rsidP="00340780">
      <w:pPr>
        <w:rPr>
          <w:rFonts w:ascii="Times New Roman" w:hAnsi="Times New Roman" w:cs="Times New Roman"/>
        </w:rPr>
      </w:pPr>
    </w:p>
    <w:p w14:paraId="4BBBA28E" w14:textId="77777777" w:rsidR="00340780" w:rsidRDefault="00340780" w:rsidP="003407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Colshill</w:t>
      </w:r>
      <w:proofErr w:type="spellEnd"/>
      <w:r>
        <w:rPr>
          <w:rFonts w:ascii="Times New Roman" w:hAnsi="Times New Roman" w:cs="Times New Roman"/>
        </w:rPr>
        <w:t>(q.v.) brought a plaint of trespass against him.</w:t>
      </w:r>
    </w:p>
    <w:p w14:paraId="785810C7" w14:textId="77777777" w:rsidR="00340780" w:rsidRDefault="00340780" w:rsidP="0034078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65889169" w14:textId="77777777" w:rsidR="00340780" w:rsidRDefault="00340780" w:rsidP="00340780">
      <w:pPr>
        <w:rPr>
          <w:rFonts w:ascii="Times New Roman" w:hAnsi="Times New Roman" w:cs="Times New Roman"/>
        </w:rPr>
      </w:pPr>
    </w:p>
    <w:p w14:paraId="433F515F" w14:textId="77777777" w:rsidR="00340780" w:rsidRDefault="00340780" w:rsidP="00340780">
      <w:pPr>
        <w:rPr>
          <w:rFonts w:ascii="Times New Roman" w:hAnsi="Times New Roman" w:cs="Times New Roman"/>
        </w:rPr>
      </w:pPr>
    </w:p>
    <w:p w14:paraId="6F217663" w14:textId="77777777" w:rsidR="00340780" w:rsidRDefault="00340780" w:rsidP="003407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2019</w:t>
      </w:r>
    </w:p>
    <w:p w14:paraId="79E8311F" w14:textId="77777777" w:rsidR="006B2F86" w:rsidRPr="00E71FC3" w:rsidRDefault="003407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66284" w14:textId="77777777" w:rsidR="00340780" w:rsidRDefault="00340780" w:rsidP="00E71FC3">
      <w:r>
        <w:separator/>
      </w:r>
    </w:p>
  </w:endnote>
  <w:endnote w:type="continuationSeparator" w:id="0">
    <w:p w14:paraId="3FEE97AB" w14:textId="77777777" w:rsidR="00340780" w:rsidRDefault="003407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CBC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16DA8" w14:textId="77777777" w:rsidR="00340780" w:rsidRDefault="00340780" w:rsidP="00E71FC3">
      <w:r>
        <w:separator/>
      </w:r>
    </w:p>
  </w:footnote>
  <w:footnote w:type="continuationSeparator" w:id="0">
    <w:p w14:paraId="7010CCFC" w14:textId="77777777" w:rsidR="00340780" w:rsidRDefault="003407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780"/>
    <w:rsid w:val="001A7C09"/>
    <w:rsid w:val="003407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AF5C1"/>
  <w15:chartTrackingRefBased/>
  <w15:docId w15:val="{20D9C967-A8FF-4BCE-A148-B6767DAA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07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2019-09-08T19:29:00Z</dcterms:created>
  <dcterms:modified xsi:type="dcterms:W3CDTF">2019-09-08T19:30:00Z</dcterms:modified>
</cp:coreProperties>
</file>